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76DD" w:rsidRDefault="004676DD" w:rsidP="004676DD">
      <w:pPr>
        <w:pStyle w:val="NoSpacing"/>
        <w:rPr>
          <w:color w:val="000000"/>
          <w:shd w:val="clear" w:color="auto" w:fill="FFFFFF"/>
        </w:rPr>
      </w:pPr>
      <w:r>
        <w:rPr>
          <w:color w:val="000000"/>
          <w:u w:val="single"/>
          <w:shd w:val="clear" w:color="auto" w:fill="FFFFFF"/>
        </w:rPr>
        <w:t>Sir John YONG</w:t>
      </w:r>
      <w:r>
        <w:rPr>
          <w:color w:val="000000"/>
          <w:shd w:val="clear" w:color="auto" w:fill="FFFFFF"/>
        </w:rPr>
        <w:t xml:space="preserve">     (fl.1481)</w:t>
      </w:r>
    </w:p>
    <w:p w:rsidR="004676DD" w:rsidRDefault="004676DD" w:rsidP="004676DD">
      <w:pPr>
        <w:pStyle w:val="NoSpacing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of London. Alderman and Merchant of the Staple.</w:t>
      </w:r>
    </w:p>
    <w:p w:rsidR="004676DD" w:rsidRDefault="004676DD" w:rsidP="004676DD">
      <w:pPr>
        <w:pStyle w:val="NoSpacing"/>
        <w:rPr>
          <w:color w:val="000000"/>
          <w:shd w:val="clear" w:color="auto" w:fill="FFFFFF"/>
        </w:rPr>
      </w:pPr>
    </w:p>
    <w:p w:rsidR="004676DD" w:rsidRDefault="004676DD" w:rsidP="004676DD">
      <w:pPr>
        <w:pStyle w:val="NoSpacing"/>
        <w:rPr>
          <w:color w:val="000000"/>
          <w:shd w:val="clear" w:color="auto" w:fill="FFFFFF"/>
        </w:rPr>
      </w:pPr>
    </w:p>
    <w:p w:rsidR="00FF5D41" w:rsidRDefault="00FF5D41" w:rsidP="00FF5D41">
      <w:pPr>
        <w:pStyle w:val="NoSpacing"/>
      </w:pPr>
      <w:bookmarkStart w:id="0" w:name="_GoBack"/>
      <w:bookmarkEnd w:id="0"/>
      <w:r>
        <w:t>13 Oct.1456</w:t>
      </w:r>
      <w:r>
        <w:tab/>
        <w:t xml:space="preserve">He was present when Thomas </w:t>
      </w:r>
      <w:proofErr w:type="spellStart"/>
      <w:r>
        <w:t>Canyng</w:t>
      </w:r>
      <w:proofErr w:type="spellEnd"/>
      <w:r>
        <w:t>(q.v.) was elected Mayor.</w:t>
      </w:r>
    </w:p>
    <w:p w:rsidR="00FF5D41" w:rsidRPr="00FF5D41" w:rsidRDefault="00FF5D41" w:rsidP="004676DD">
      <w:pPr>
        <w:pStyle w:val="NoSpacing"/>
      </w:pPr>
      <w:r>
        <w:tab/>
      </w:r>
      <w:r>
        <w:tab/>
        <w:t>(</w:t>
      </w:r>
      <w:hyperlink r:id="rId6" w:history="1">
        <w:r w:rsidRPr="0021282C">
          <w:rPr>
            <w:rStyle w:val="Hyperlink"/>
          </w:rPr>
          <w:t>http://www.british-history.ac.uk/report.aspx?compid=3373</w:t>
        </w:r>
      </w:hyperlink>
      <w:r>
        <w:rPr>
          <w:rStyle w:val="Hyperlink"/>
        </w:rPr>
        <w:t>5</w:t>
      </w:r>
      <w:r>
        <w:t>)</w:t>
      </w:r>
    </w:p>
    <w:p w:rsidR="00812872" w:rsidRDefault="00812872" w:rsidP="00812872">
      <w:pPr>
        <w:pStyle w:val="NoSpacing"/>
      </w:pPr>
      <w:r>
        <w:t>21 Sep.1467</w:t>
      </w:r>
      <w:r>
        <w:tab/>
        <w:t xml:space="preserve">He was present when Thomas </w:t>
      </w:r>
      <w:proofErr w:type="spellStart"/>
      <w:r>
        <w:t>Stalbrook</w:t>
      </w:r>
      <w:proofErr w:type="spellEnd"/>
      <w:r>
        <w:t xml:space="preserve">(q.v.) and Humphrey </w:t>
      </w:r>
      <w:proofErr w:type="spellStart"/>
      <w:r>
        <w:t>Hayford</w:t>
      </w:r>
      <w:proofErr w:type="spellEnd"/>
      <w:r>
        <w:t>,</w:t>
      </w:r>
    </w:p>
    <w:p w:rsidR="00812872" w:rsidRDefault="00812872" w:rsidP="00812872">
      <w:pPr>
        <w:pStyle w:val="NoSpacing"/>
      </w:pPr>
      <w:r>
        <w:tab/>
      </w:r>
      <w:r>
        <w:tab/>
        <w:t>goldsmith(q.v.), were elected Sheriffs.</w:t>
      </w:r>
    </w:p>
    <w:p w:rsidR="00812872" w:rsidRDefault="00812872" w:rsidP="00812872">
      <w:pPr>
        <w:pStyle w:val="NoSpacing"/>
      </w:pPr>
      <w:r>
        <w:tab/>
      </w:r>
      <w:r>
        <w:tab/>
        <w:t>(“Calendar of Letter-Books of the City of London: L” folio 52b)</w:t>
      </w:r>
    </w:p>
    <w:p w:rsidR="00EF6351" w:rsidRDefault="00EF6351" w:rsidP="00EF6351">
      <w:pPr>
        <w:pStyle w:val="NoSpacing"/>
      </w:pPr>
      <w:r>
        <w:t>23 Sep.</w:t>
      </w:r>
      <w:r>
        <w:tab/>
        <w:t>He and the Commonality made an ordinance that no Freeman or Officer</w:t>
      </w:r>
    </w:p>
    <w:p w:rsidR="00EF6351" w:rsidRDefault="00EF6351" w:rsidP="00EF6351">
      <w:pPr>
        <w:pStyle w:val="NoSpacing"/>
      </w:pPr>
      <w:r>
        <w:tab/>
      </w:r>
      <w:r>
        <w:tab/>
        <w:t xml:space="preserve">of the </w:t>
      </w:r>
      <w:proofErr w:type="gramStart"/>
      <w:r>
        <w:t>city</w:t>
      </w:r>
      <w:proofErr w:type="gramEnd"/>
      <w:r>
        <w:t xml:space="preserve"> should take or use the livery of any lord or magnate under</w:t>
      </w:r>
    </w:p>
    <w:p w:rsidR="00EF6351" w:rsidRDefault="00EF6351" w:rsidP="00EF6351">
      <w:pPr>
        <w:pStyle w:val="NoSpacing"/>
      </w:pPr>
      <w:r>
        <w:tab/>
      </w:r>
      <w:r>
        <w:tab/>
        <w:t>penalty of their losing the freedom or office for ever.</w:t>
      </w:r>
    </w:p>
    <w:p w:rsidR="00EF6351" w:rsidRDefault="00EF6351" w:rsidP="00812872">
      <w:pPr>
        <w:pStyle w:val="NoSpacing"/>
      </w:pPr>
      <w:r>
        <w:tab/>
      </w:r>
      <w:r>
        <w:tab/>
        <w:t>(“Calendar of Letter-Books of the City of London: L pp.70-83 f.53)</w:t>
      </w:r>
    </w:p>
    <w:p w:rsidR="00824E67" w:rsidRDefault="00824E67" w:rsidP="00824E67">
      <w:pPr>
        <w:pStyle w:val="NoSpacing"/>
      </w:pPr>
      <w:r>
        <w:t>13 Oct.1469</w:t>
      </w:r>
      <w:r>
        <w:tab/>
        <w:t>He was present when Richard Lee(q.v.) was elected Mayor.</w:t>
      </w:r>
    </w:p>
    <w:p w:rsidR="00824E67" w:rsidRPr="00EF6351" w:rsidRDefault="00824E67" w:rsidP="00824E67">
      <w:pPr>
        <w:pStyle w:val="NoSpacing"/>
      </w:pPr>
      <w:r>
        <w:tab/>
      </w:r>
      <w:r>
        <w:tab/>
        <w:t xml:space="preserve">(“Calendar of Letter-Books of the City of London: </w:t>
      </w:r>
      <w:proofErr w:type="gramStart"/>
      <w:r>
        <w:t>L  folio</w:t>
      </w:r>
      <w:proofErr w:type="gramEnd"/>
      <w:r>
        <w:t xml:space="preserve"> 65b)</w:t>
      </w:r>
    </w:p>
    <w:p w:rsidR="00BA46B9" w:rsidRDefault="00BA46B9" w:rsidP="00BA46B9">
      <w:pPr>
        <w:pStyle w:val="NoSpacing"/>
      </w:pPr>
      <w:r>
        <w:t>21 Sep.1470</w:t>
      </w:r>
      <w:r>
        <w:tab/>
        <w:t>He was present when John Crosby(q.v.) and John Ward(q.v.) were elected</w:t>
      </w:r>
    </w:p>
    <w:p w:rsidR="00BA46B9" w:rsidRDefault="00BA46B9" w:rsidP="00BA46B9">
      <w:pPr>
        <w:pStyle w:val="NoSpacing"/>
      </w:pPr>
      <w:r>
        <w:tab/>
      </w:r>
      <w:r>
        <w:tab/>
        <w:t>Sheriffs.</w:t>
      </w:r>
    </w:p>
    <w:p w:rsidR="00BA46B9" w:rsidRDefault="00BA46B9" w:rsidP="00BA46B9">
      <w:pPr>
        <w:pStyle w:val="NoSpacing"/>
      </w:pPr>
      <w:r>
        <w:tab/>
      </w:r>
      <w:r>
        <w:tab/>
        <w:t xml:space="preserve">(“Calendar Letter-Books of the City of </w:t>
      </w:r>
      <w:proofErr w:type="spellStart"/>
      <w:proofErr w:type="gramStart"/>
      <w:r>
        <w:t>London:L</w:t>
      </w:r>
      <w:proofErr w:type="spellEnd"/>
      <w:proofErr w:type="gramEnd"/>
      <w:r>
        <w:t xml:space="preserve"> “ folio 71b)</w:t>
      </w:r>
    </w:p>
    <w:p w:rsidR="00D56409" w:rsidRDefault="00D56409" w:rsidP="00D56409">
      <w:pPr>
        <w:pStyle w:val="NoSpacing"/>
      </w:pPr>
      <w:r>
        <w:t>13 Oct.</w:t>
      </w:r>
      <w:r>
        <w:tab/>
      </w:r>
      <w:r>
        <w:tab/>
        <w:t>He was present when John Stockton(q.v.) was elected Mayor.</w:t>
      </w:r>
    </w:p>
    <w:p w:rsidR="00D56409" w:rsidRDefault="00D56409" w:rsidP="00D56409">
      <w:pPr>
        <w:pStyle w:val="NoSpacing"/>
        <w:rPr>
          <w:color w:val="000000"/>
          <w:shd w:val="clear" w:color="auto" w:fill="FFFFFF"/>
        </w:rPr>
      </w:pPr>
      <w:r>
        <w:tab/>
      </w:r>
      <w:r>
        <w:tab/>
        <w:t xml:space="preserve">(“Calendar </w:t>
      </w:r>
      <w:proofErr w:type="gramStart"/>
      <w:r>
        <w:t>of  Letter</w:t>
      </w:r>
      <w:proofErr w:type="gramEnd"/>
      <w:r>
        <w:t>-Books of the City of London: L  folio 72)</w:t>
      </w:r>
    </w:p>
    <w:p w:rsidR="004676DD" w:rsidRDefault="004676DD" w:rsidP="004676DD">
      <w:pPr>
        <w:pStyle w:val="NoSpacing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14 Feb.1481</w:t>
      </w:r>
      <w:r>
        <w:rPr>
          <w:color w:val="000000"/>
          <w:shd w:val="clear" w:color="auto" w:fill="FFFFFF"/>
        </w:rPr>
        <w:tab/>
        <w:t>He made his Will.</w:t>
      </w:r>
    </w:p>
    <w:p w:rsidR="004676DD" w:rsidRDefault="004676DD" w:rsidP="004676DD">
      <w:pPr>
        <w:pStyle w:val="NoSpacing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ab/>
      </w:r>
      <w:r>
        <w:rPr>
          <w:color w:val="000000"/>
          <w:shd w:val="clear" w:color="auto" w:fill="FFFFFF"/>
        </w:rPr>
        <w:tab/>
      </w:r>
      <w:r w:rsidRPr="003A6B60">
        <w:t>(</w:t>
      </w:r>
      <w:proofErr w:type="gramStart"/>
      <w:r w:rsidRPr="00FA33AD">
        <w:t>http://www.nationalarchives.gov.u</w:t>
      </w:r>
      <w:r>
        <w:t>k/documentsonline  ref.</w:t>
      </w:r>
      <w:proofErr w:type="gramEnd"/>
      <w:r>
        <w:t xml:space="preserve"> </w:t>
      </w:r>
      <w:r>
        <w:rPr>
          <w:color w:val="000000"/>
          <w:shd w:val="clear" w:color="auto" w:fill="FFFFFF"/>
        </w:rPr>
        <w:t>PROB 11/7/54)</w:t>
      </w:r>
    </w:p>
    <w:p w:rsidR="00D56409" w:rsidRDefault="00D56409" w:rsidP="004676DD">
      <w:pPr>
        <w:pStyle w:val="NoSpacing"/>
        <w:rPr>
          <w:color w:val="000000"/>
          <w:shd w:val="clear" w:color="auto" w:fill="FFFFFF"/>
        </w:rPr>
      </w:pPr>
    </w:p>
    <w:p w:rsidR="00D56409" w:rsidRDefault="00D56409" w:rsidP="004676DD">
      <w:pPr>
        <w:pStyle w:val="NoSpacing"/>
        <w:rPr>
          <w:color w:val="000000"/>
          <w:shd w:val="clear" w:color="auto" w:fill="FFFFFF"/>
        </w:rPr>
      </w:pPr>
    </w:p>
    <w:p w:rsidR="00D56409" w:rsidRDefault="00D56409" w:rsidP="004676DD">
      <w:pPr>
        <w:pStyle w:val="NoSpacing"/>
        <w:rPr>
          <w:color w:val="000000"/>
          <w:shd w:val="clear" w:color="auto" w:fill="FFFFFF"/>
        </w:rPr>
      </w:pPr>
    </w:p>
    <w:p w:rsidR="00BA46B9" w:rsidRDefault="00BA46B9" w:rsidP="004676DD">
      <w:pPr>
        <w:pStyle w:val="NoSpacing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8 November 2016</w:t>
      </w:r>
    </w:p>
    <w:p w:rsidR="00D56409" w:rsidRDefault="00D56409" w:rsidP="004676DD">
      <w:pPr>
        <w:pStyle w:val="NoSpacing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23 February 2017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76DD" w:rsidRDefault="004676DD" w:rsidP="00920DE3">
      <w:pPr>
        <w:spacing w:after="0" w:line="240" w:lineRule="auto"/>
      </w:pPr>
      <w:r>
        <w:separator/>
      </w:r>
    </w:p>
  </w:endnote>
  <w:endnote w:type="continuationSeparator" w:id="0">
    <w:p w:rsidR="004676DD" w:rsidRDefault="004676D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76DD" w:rsidRDefault="004676DD" w:rsidP="00920DE3">
      <w:pPr>
        <w:spacing w:after="0" w:line="240" w:lineRule="auto"/>
      </w:pPr>
      <w:r>
        <w:separator/>
      </w:r>
    </w:p>
  </w:footnote>
  <w:footnote w:type="continuationSeparator" w:id="0">
    <w:p w:rsidR="004676DD" w:rsidRDefault="004676D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6DD"/>
    <w:rsid w:val="00120749"/>
    <w:rsid w:val="004676DD"/>
    <w:rsid w:val="00624CAE"/>
    <w:rsid w:val="00812872"/>
    <w:rsid w:val="00824E67"/>
    <w:rsid w:val="00920DE3"/>
    <w:rsid w:val="00BA46B9"/>
    <w:rsid w:val="00C009D8"/>
    <w:rsid w:val="00CF53C8"/>
    <w:rsid w:val="00D56409"/>
    <w:rsid w:val="00E47068"/>
    <w:rsid w:val="00EF6351"/>
    <w:rsid w:val="00FF5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89D442"/>
  <w15:docId w15:val="{D7F9EC32-D860-49B8-A918-B934F453E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F5D4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3373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7</cp:revision>
  <dcterms:created xsi:type="dcterms:W3CDTF">2013-11-26T22:13:00Z</dcterms:created>
  <dcterms:modified xsi:type="dcterms:W3CDTF">2017-02-23T08:39:00Z</dcterms:modified>
</cp:coreProperties>
</file>